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66" w:rsidRDefault="00D56F66" w:rsidP="00CD50EA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D56F66" w:rsidRDefault="00D56F66" w:rsidP="00CD50EA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отчета об исполнении бюджета </w:t>
      </w:r>
    </w:p>
    <w:p w:rsidR="00D56F66" w:rsidRDefault="00D56F66" w:rsidP="00CD50EA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D56F66" w:rsidRDefault="00D56F66" w:rsidP="00CD50EA">
      <w:pPr>
        <w:spacing w:after="0" w:line="240" w:lineRule="auto"/>
        <w:ind w:left="4320"/>
      </w:pPr>
      <w:r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D56F66" w:rsidRDefault="00D56F66" w:rsidP="00CD50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F66" w:rsidRPr="00CD50EA" w:rsidRDefault="00D56F66" w:rsidP="00CD50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F66" w:rsidRDefault="00D56F66" w:rsidP="00CD50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Доходы местного бюджета за</w:t>
      </w:r>
      <w:r w:rsidRPr="00937AC3">
        <w:rPr>
          <w:rFonts w:ascii="Times New Roman" w:hAnsi="Times New Roman"/>
          <w:b/>
          <w:sz w:val="28"/>
          <w:szCs w:val="28"/>
        </w:rPr>
        <w:t xml:space="preserve"> </w:t>
      </w:r>
      <w:r w:rsidRPr="000A0CEC">
        <w:rPr>
          <w:rFonts w:ascii="Times New Roman" w:hAnsi="Times New Roman"/>
          <w:b/>
          <w:sz w:val="28"/>
          <w:szCs w:val="28"/>
        </w:rPr>
        <w:t>2014 год</w:t>
      </w:r>
      <w:r>
        <w:rPr>
          <w:sz w:val="28"/>
          <w:szCs w:val="28"/>
        </w:rPr>
        <w:t xml:space="preserve"> </w:t>
      </w:r>
      <w:r w:rsidRPr="007158E7">
        <w:rPr>
          <w:rFonts w:ascii="Times New Roman" w:hAnsi="Times New Roman"/>
          <w:b/>
          <w:sz w:val="28"/>
          <w:szCs w:val="28"/>
        </w:rPr>
        <w:t>по кодам видов доходов, классификации операций сектора государственного управления, относящихся к доходам местного бюджета</w:t>
      </w:r>
    </w:p>
    <w:p w:rsidR="00D56F66" w:rsidRPr="007158E7" w:rsidRDefault="00D56F66" w:rsidP="00CD50E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D56F66" w:rsidRPr="000A0CEC" w:rsidRDefault="00D56F66" w:rsidP="00CD50EA">
      <w:pPr>
        <w:spacing w:after="0" w:line="240" w:lineRule="auto"/>
        <w:jc w:val="right"/>
        <w:rPr>
          <w:rFonts w:ascii="Times New Roman" w:hAnsi="Times New Roman"/>
        </w:rPr>
      </w:pPr>
      <w:r w:rsidRPr="000A0CEC">
        <w:rPr>
          <w:rFonts w:ascii="Times New Roman" w:hAnsi="Times New Roman"/>
        </w:rPr>
        <w:t>(тыс.руб.)</w:t>
      </w:r>
    </w:p>
    <w:tbl>
      <w:tblPr>
        <w:tblW w:w="9512" w:type="dxa"/>
        <w:tblInd w:w="93" w:type="dxa"/>
        <w:tblLayout w:type="fixed"/>
        <w:tblLook w:val="00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D56F66" w:rsidRPr="00E74C2D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дохода бюджетной классификации</w:t>
            </w: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CD50EA" w:rsidRDefault="00D56F66" w:rsidP="00CD50EA">
            <w:pPr>
              <w:pStyle w:val="NoSpacing"/>
              <w:ind w:left="-191" w:right="-15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Кассовое исполне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ние</w:t>
            </w:r>
          </w:p>
        </w:tc>
      </w:tr>
      <w:tr w:rsidR="00D56F66" w:rsidRPr="00E74C2D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56F66" w:rsidRPr="00CD50EA" w:rsidRDefault="00D56F66" w:rsidP="003D4AD0">
            <w:pPr>
              <w:pStyle w:val="NoSpacing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CD50EA" w:rsidRDefault="00D56F66" w:rsidP="000A0CEC">
            <w:pPr>
              <w:pStyle w:val="NoSpacing"/>
              <w:ind w:right="176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50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56F66" w:rsidRPr="00E74C2D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116540,3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118767,6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61000,0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61925,5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10102000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61000,0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61925,5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59875,3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60800,8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BB34F8">
        <w:trPr>
          <w:trHeight w:val="34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еятель-ности физическими лицами, </w:t>
            </w: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139,2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139,2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977,7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977,7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EB70D6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4780,0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5184,8</w:t>
            </w:r>
          </w:p>
        </w:tc>
      </w:tr>
      <w:tr w:rsidR="00D56F66" w:rsidRPr="00E74C2D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4780,0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5184,8</w:t>
            </w:r>
          </w:p>
        </w:tc>
      </w:tr>
      <w:tr w:rsidR="00D56F66" w:rsidRPr="00E74C2D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10302230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1646,0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1956,8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795FB5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10302240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BB34F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44,1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795FB5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3000,0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3352,3</w:t>
            </w:r>
          </w:p>
        </w:tc>
      </w:tr>
      <w:tr w:rsidR="00D56F66" w:rsidRPr="00E74C2D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795FB5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10302260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-168,4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4870,4</w:t>
            </w:r>
          </w:p>
        </w:tc>
      </w:tr>
      <w:tr w:rsidR="00D56F66" w:rsidRPr="00E74C2D" w:rsidTr="00795FB5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4836,0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4870,4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4870,3</w:t>
            </w:r>
          </w:p>
        </w:tc>
      </w:tr>
      <w:tr w:rsidR="00D56F66" w:rsidRPr="00E74C2D" w:rsidTr="00795FB5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56F66" w:rsidRPr="00E74C2D" w:rsidTr="00795FB5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37690,0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37775,2</w:t>
            </w:r>
          </w:p>
        </w:tc>
      </w:tr>
      <w:tr w:rsidR="00D56F66" w:rsidRPr="00E74C2D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3154,1</w:t>
            </w:r>
          </w:p>
        </w:tc>
      </w:tr>
      <w:tr w:rsidR="00D56F66" w:rsidRPr="00E74C2D" w:rsidTr="00795FB5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3100,0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3154,1</w:t>
            </w:r>
          </w:p>
        </w:tc>
      </w:tr>
      <w:tr w:rsidR="00D56F66" w:rsidRPr="00E74C2D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34621,1</w:t>
            </w:r>
          </w:p>
        </w:tc>
      </w:tr>
      <w:tr w:rsidR="00D56F66" w:rsidRPr="00E74C2D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10606010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11900,0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11952,6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11900,0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11952,6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22600,0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22668,5</w:t>
            </w:r>
          </w:p>
        </w:tc>
      </w:tr>
      <w:tr w:rsidR="00D56F66" w:rsidRPr="00E74C2D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22600,0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22668,5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F9023F">
        <w:trPr>
          <w:trHeight w:val="15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10900000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F9023F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F9023F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F9023F">
        <w:trPr>
          <w:trHeight w:val="29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10904000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2423B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56F66" w:rsidRPr="00E74C2D" w:rsidTr="00F9023F">
        <w:trPr>
          <w:trHeight w:val="29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D7687E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2423B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D56F66" w:rsidRPr="00E74C2D" w:rsidTr="00795FB5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1147FC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1147F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1116E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1116E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6530,0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7152,0</w:t>
            </w:r>
          </w:p>
        </w:tc>
      </w:tr>
      <w:tr w:rsidR="00D56F66" w:rsidRPr="00E74C2D" w:rsidTr="00795FB5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Default="00D56F66" w:rsidP="00C271B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271B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271B6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6530,0</w:t>
            </w:r>
          </w:p>
          <w:p w:rsidR="00D56F66" w:rsidRPr="00E74C2D" w:rsidRDefault="00D56F66" w:rsidP="00C271B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7152,0</w:t>
            </w:r>
          </w:p>
        </w:tc>
      </w:tr>
      <w:tr w:rsidR="00D56F66" w:rsidRPr="00E74C2D" w:rsidTr="00795FB5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6500,0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7119,6</w:t>
            </w:r>
          </w:p>
        </w:tc>
      </w:tr>
      <w:tr w:rsidR="00D56F66" w:rsidRPr="00E74C2D" w:rsidTr="00795FB5">
        <w:trPr>
          <w:trHeight w:val="25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поселение,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6500,0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7119,6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456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11105030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C50A6A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3C1B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D50E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11300000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D56F66" w:rsidRPr="00E74C2D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11302990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D56F66" w:rsidRPr="00E74C2D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11302995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D56F66" w:rsidRPr="00E74C2D" w:rsidTr="00795FB5">
        <w:trPr>
          <w:trHeight w:val="7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4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11406000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3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11406010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</w:tc>
      </w:tr>
      <w:tr w:rsidR="00D56F66" w:rsidRPr="00E74C2D" w:rsidTr="00795FB5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11406013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430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1350,0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1397,0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1147FC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56F66" w:rsidRPr="00E74C2D" w:rsidTr="001147FC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возмещении ущерба имуществу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11621000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56F66" w:rsidRPr="00E74C2D" w:rsidTr="001147FC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возмещении ущерба имуществу, зачисляемые в бюджет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11621050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Default="00D56F66" w:rsidP="00CD50E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D50E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56F66" w:rsidRPr="00E74C2D" w:rsidTr="001147FC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11651040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56F66" w:rsidRPr="00E74C2D" w:rsidTr="00795FB5">
        <w:trPr>
          <w:trHeight w:val="58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56F66" w:rsidRPr="00E74C2D" w:rsidTr="002F23BD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56F66" w:rsidRPr="00E74C2D" w:rsidTr="00795FB5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1822D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11705050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56F66" w:rsidRPr="00E74C2D" w:rsidTr="00795FB5">
        <w:trPr>
          <w:trHeight w:val="5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81798,3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56611,6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85931,9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60745,2</w:t>
            </w:r>
          </w:p>
          <w:p w:rsidR="00D56F66" w:rsidRPr="00E74C2D" w:rsidRDefault="00D56F66" w:rsidP="002F23B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347DD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79924,0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54737,3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417,5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417,5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858,0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20202077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858,0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78648,5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53524,3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78648,5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53524,3</w:t>
            </w:r>
          </w:p>
        </w:tc>
      </w:tr>
      <w:tr w:rsidR="00D56F66" w:rsidRPr="00E74C2D" w:rsidTr="00795FB5">
        <w:trPr>
          <w:trHeight w:val="10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80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D56F66" w:rsidRPr="00E74C2D" w:rsidTr="00795FB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D56F66" w:rsidRPr="00E74C2D" w:rsidTr="00795FB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D56F66" w:rsidRPr="00E74C2D" w:rsidTr="00795FB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D56F66" w:rsidRPr="00E74C2D" w:rsidTr="00AC38C6">
        <w:trPr>
          <w:trHeight w:val="83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AC38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  <w:p w:rsidR="00D56F66" w:rsidRPr="00E74C2D" w:rsidRDefault="00D56F66" w:rsidP="00AC38C6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D56F66" w:rsidRPr="00E74C2D" w:rsidTr="00795FB5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6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56F66" w:rsidRPr="00E74C2D" w:rsidTr="00795FB5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FC4AB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21800000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D50E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2A4F3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РФ 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21805000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106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8E055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21805000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D56F66" w:rsidRPr="00E74C2D" w:rsidTr="00795FB5">
        <w:trPr>
          <w:trHeight w:val="190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21805010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795FB5">
        <w:trPr>
          <w:trHeight w:val="20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CD50E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6F66" w:rsidRPr="00E74C2D" w:rsidTr="00C50A6A">
        <w:trPr>
          <w:trHeight w:val="148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8E055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sz w:val="24"/>
                <w:szCs w:val="24"/>
                <w:lang w:eastAsia="ru-RU"/>
              </w:rPr>
              <w:t>-4208,6</w:t>
            </w:r>
          </w:p>
        </w:tc>
      </w:tr>
      <w:tr w:rsidR="00D56F66" w:rsidRPr="00E74C2D" w:rsidTr="00C50A6A">
        <w:trPr>
          <w:trHeight w:val="10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6F66" w:rsidRPr="00E74C2D" w:rsidRDefault="00D56F66" w:rsidP="00754AB2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6F66" w:rsidRPr="00E74C2D" w:rsidRDefault="00D56F66" w:rsidP="00AC38C6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198338,6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56F66" w:rsidRPr="00E74C2D" w:rsidRDefault="00D56F66" w:rsidP="00C50A6A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4C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175379,2</w:t>
            </w:r>
          </w:p>
        </w:tc>
      </w:tr>
    </w:tbl>
    <w:p w:rsidR="00D56F66" w:rsidRPr="00CD50EA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</w:p>
    <w:p w:rsidR="00D56F66" w:rsidRPr="00CD50EA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</w:p>
    <w:p w:rsidR="00D56F66" w:rsidRPr="003D4AD0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D56F66" w:rsidRPr="003D4AD0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D56F66" w:rsidRPr="003D4AD0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  <w:r w:rsidRPr="003D4AD0">
        <w:rPr>
          <w:rFonts w:ascii="Times New Roman" w:hAnsi="Times New Roman"/>
          <w:sz w:val="28"/>
          <w:szCs w:val="28"/>
        </w:rPr>
        <w:t xml:space="preserve"> </w:t>
      </w:r>
    </w:p>
    <w:p w:rsidR="00D56F66" w:rsidRPr="003D4AD0" w:rsidRDefault="00D56F66" w:rsidP="0017120B">
      <w:pPr>
        <w:pStyle w:val="NoSpacing"/>
        <w:rPr>
          <w:rFonts w:ascii="Times New Roman" w:hAnsi="Times New Roman"/>
          <w:sz w:val="28"/>
          <w:szCs w:val="28"/>
        </w:rPr>
      </w:pPr>
      <w:r w:rsidRPr="003D4AD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Т.В.Миронова</w:t>
      </w:r>
    </w:p>
    <w:sectPr w:rsidR="00D56F66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704"/>
    <w:rsid w:val="000016C4"/>
    <w:rsid w:val="0003253C"/>
    <w:rsid w:val="00042099"/>
    <w:rsid w:val="00057D5C"/>
    <w:rsid w:val="000664CB"/>
    <w:rsid w:val="000900E4"/>
    <w:rsid w:val="000A0CEC"/>
    <w:rsid w:val="001116E5"/>
    <w:rsid w:val="001147FC"/>
    <w:rsid w:val="00143779"/>
    <w:rsid w:val="0016524B"/>
    <w:rsid w:val="0017120B"/>
    <w:rsid w:val="001822D8"/>
    <w:rsid w:val="001B05E2"/>
    <w:rsid w:val="001B6937"/>
    <w:rsid w:val="001E3076"/>
    <w:rsid w:val="001E4B42"/>
    <w:rsid w:val="001F13DD"/>
    <w:rsid w:val="001F4360"/>
    <w:rsid w:val="002047A8"/>
    <w:rsid w:val="00204E84"/>
    <w:rsid w:val="00224BEF"/>
    <w:rsid w:val="00232C08"/>
    <w:rsid w:val="002423BF"/>
    <w:rsid w:val="00247967"/>
    <w:rsid w:val="002649A5"/>
    <w:rsid w:val="002A069D"/>
    <w:rsid w:val="002A4F39"/>
    <w:rsid w:val="002A5DD8"/>
    <w:rsid w:val="002E6A5E"/>
    <w:rsid w:val="002F23BD"/>
    <w:rsid w:val="003324CF"/>
    <w:rsid w:val="003451DA"/>
    <w:rsid w:val="00347DDD"/>
    <w:rsid w:val="0036204B"/>
    <w:rsid w:val="0038339F"/>
    <w:rsid w:val="003A761B"/>
    <w:rsid w:val="003B5D8E"/>
    <w:rsid w:val="003B6FE1"/>
    <w:rsid w:val="003C2278"/>
    <w:rsid w:val="003D4AD0"/>
    <w:rsid w:val="003E0EE1"/>
    <w:rsid w:val="00436CFE"/>
    <w:rsid w:val="00511AF2"/>
    <w:rsid w:val="0052757F"/>
    <w:rsid w:val="005471EE"/>
    <w:rsid w:val="005A0984"/>
    <w:rsid w:val="005A37EA"/>
    <w:rsid w:val="005A7C0E"/>
    <w:rsid w:val="005D2EA5"/>
    <w:rsid w:val="00693FCA"/>
    <w:rsid w:val="006B046C"/>
    <w:rsid w:val="006C354F"/>
    <w:rsid w:val="006D1EB8"/>
    <w:rsid w:val="00702B5D"/>
    <w:rsid w:val="007158E7"/>
    <w:rsid w:val="00733F7E"/>
    <w:rsid w:val="00754AB2"/>
    <w:rsid w:val="00762C38"/>
    <w:rsid w:val="007646AF"/>
    <w:rsid w:val="0079257F"/>
    <w:rsid w:val="00795FB5"/>
    <w:rsid w:val="007A703F"/>
    <w:rsid w:val="007B4E38"/>
    <w:rsid w:val="007C24E7"/>
    <w:rsid w:val="007E6216"/>
    <w:rsid w:val="00820553"/>
    <w:rsid w:val="00856D24"/>
    <w:rsid w:val="00881368"/>
    <w:rsid w:val="00883ED0"/>
    <w:rsid w:val="008872E4"/>
    <w:rsid w:val="00892463"/>
    <w:rsid w:val="008C3132"/>
    <w:rsid w:val="008E0550"/>
    <w:rsid w:val="008E1704"/>
    <w:rsid w:val="008E2BBF"/>
    <w:rsid w:val="008F22D1"/>
    <w:rsid w:val="00934936"/>
    <w:rsid w:val="00937AC3"/>
    <w:rsid w:val="00970694"/>
    <w:rsid w:val="009D0604"/>
    <w:rsid w:val="00A136B7"/>
    <w:rsid w:val="00A42054"/>
    <w:rsid w:val="00A6283F"/>
    <w:rsid w:val="00A66DEE"/>
    <w:rsid w:val="00AC38C6"/>
    <w:rsid w:val="00AE5D20"/>
    <w:rsid w:val="00B41786"/>
    <w:rsid w:val="00B457DE"/>
    <w:rsid w:val="00B473BB"/>
    <w:rsid w:val="00BB34F8"/>
    <w:rsid w:val="00BB6535"/>
    <w:rsid w:val="00BE3C15"/>
    <w:rsid w:val="00C0120F"/>
    <w:rsid w:val="00C03E8F"/>
    <w:rsid w:val="00C271B6"/>
    <w:rsid w:val="00C50A6A"/>
    <w:rsid w:val="00CD50EA"/>
    <w:rsid w:val="00D439FA"/>
    <w:rsid w:val="00D56F66"/>
    <w:rsid w:val="00D7687E"/>
    <w:rsid w:val="00D82410"/>
    <w:rsid w:val="00DA102A"/>
    <w:rsid w:val="00DD1BD1"/>
    <w:rsid w:val="00E11AA5"/>
    <w:rsid w:val="00E65B1D"/>
    <w:rsid w:val="00E74C2D"/>
    <w:rsid w:val="00E76816"/>
    <w:rsid w:val="00E80F38"/>
    <w:rsid w:val="00EB70D6"/>
    <w:rsid w:val="00EC3CCA"/>
    <w:rsid w:val="00ED60B2"/>
    <w:rsid w:val="00EE2B3A"/>
    <w:rsid w:val="00F01F14"/>
    <w:rsid w:val="00F279DD"/>
    <w:rsid w:val="00F9023F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712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8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666</TotalTime>
  <Pages>9</Pages>
  <Words>1895</Words>
  <Characters>10802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73</cp:revision>
  <cp:lastPrinted>2015-03-02T06:45:00Z</cp:lastPrinted>
  <dcterms:created xsi:type="dcterms:W3CDTF">2014-05-21T09:20:00Z</dcterms:created>
  <dcterms:modified xsi:type="dcterms:W3CDTF">2015-03-18T06:01:00Z</dcterms:modified>
</cp:coreProperties>
</file>